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37A" w:rsidRDefault="00EA437A" w:rsidP="00EA43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PALMER</w:t>
      </w:r>
      <w:r>
        <w:rPr>
          <w:rFonts w:ascii="Times New Roman" w:hAnsi="Times New Roman" w:cs="Times New Roman"/>
          <w:sz w:val="24"/>
          <w:szCs w:val="24"/>
        </w:rPr>
        <w:t xml:space="preserve">         (fl.1450)</w:t>
      </w:r>
    </w:p>
    <w:p w:rsidR="00EA437A" w:rsidRDefault="00EA437A" w:rsidP="00EA43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Tallentire, Cumberland. Yeoman.</w:t>
      </w:r>
    </w:p>
    <w:p w:rsidR="00EA437A" w:rsidRDefault="00EA437A" w:rsidP="00EA43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37A" w:rsidRDefault="00EA437A" w:rsidP="00EA43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37A" w:rsidRDefault="00EA437A" w:rsidP="00EA437A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1450</w:t>
      </w:r>
      <w:r>
        <w:rPr>
          <w:rFonts w:ascii="Times New Roman" w:hAnsi="Times New Roman" w:cs="Times New Roman"/>
          <w:sz w:val="24"/>
          <w:szCs w:val="24"/>
        </w:rPr>
        <w:tab/>
        <w:t>Thomas Louther(q.v.), Geoffrey Louther(q.v.) and Robert Louther(q.v.), the executors of Margaret Louther, made a plaint of debt against him, Thomas Wilson(q.v.), William Thursby(q.v.), John Brounfeld(q.v.) and Richard Lynge(q.v.), all of Tallentire.</w:t>
      </w:r>
    </w:p>
    <w:p w:rsidR="00EA437A" w:rsidRPr="00EE426C" w:rsidRDefault="00EA437A" w:rsidP="00EA437A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EA437A" w:rsidRDefault="00EA437A" w:rsidP="00EA437A">
      <w:pPr>
        <w:pStyle w:val="NoSpacing"/>
        <w:rPr>
          <w:rFonts w:ascii="Times New Roman" w:hAnsi="Times New Roman" w:cs="Times New Roman"/>
        </w:rPr>
      </w:pPr>
    </w:p>
    <w:p w:rsidR="00EA437A" w:rsidRDefault="00EA437A" w:rsidP="00EA437A">
      <w:pPr>
        <w:pStyle w:val="NoSpacing"/>
        <w:rPr>
          <w:rFonts w:ascii="Times New Roman" w:hAnsi="Times New Roman" w:cs="Times New Roman"/>
        </w:rPr>
      </w:pPr>
    </w:p>
    <w:p w:rsidR="00DD5B8A" w:rsidRPr="00564E3C" w:rsidRDefault="00EA437A" w:rsidP="00EA43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Pr="00695C4D">
        <w:rPr>
          <w:rFonts w:ascii="Times New Roman" w:hAnsi="Times New Roman" w:cs="Times New Roman"/>
          <w:sz w:val="24"/>
          <w:szCs w:val="24"/>
        </w:rPr>
        <w:t xml:space="preserve"> August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37A" w:rsidRDefault="00EA437A" w:rsidP="00564E3C">
      <w:pPr>
        <w:spacing w:after="0" w:line="240" w:lineRule="auto"/>
      </w:pPr>
      <w:r>
        <w:separator/>
      </w:r>
    </w:p>
  </w:endnote>
  <w:endnote w:type="continuationSeparator" w:id="0">
    <w:p w:rsidR="00EA437A" w:rsidRDefault="00EA437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A437A">
      <w:rPr>
        <w:rFonts w:ascii="Times New Roman" w:hAnsi="Times New Roman" w:cs="Times New Roman"/>
        <w:noProof/>
        <w:sz w:val="24"/>
        <w:szCs w:val="24"/>
      </w:rPr>
      <w:t>26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37A" w:rsidRDefault="00EA437A" w:rsidP="00564E3C">
      <w:pPr>
        <w:spacing w:after="0" w:line="240" w:lineRule="auto"/>
      </w:pPr>
      <w:r>
        <w:separator/>
      </w:r>
    </w:p>
  </w:footnote>
  <w:footnote w:type="continuationSeparator" w:id="0">
    <w:p w:rsidR="00EA437A" w:rsidRDefault="00EA437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37A"/>
    <w:rsid w:val="00372DC6"/>
    <w:rsid w:val="00564E3C"/>
    <w:rsid w:val="0064591D"/>
    <w:rsid w:val="00DD5B8A"/>
    <w:rsid w:val="00EA437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D24D9C-688F-46DF-AB84-338C1C024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A43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2015-10-26T15:19:00Z</dcterms:created>
  <dcterms:modified xsi:type="dcterms:W3CDTF">2015-10-26T15:20:00Z</dcterms:modified>
</cp:coreProperties>
</file>